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c31f29" w14:textId="2c31f2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9D253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D2533">
            <w:rPr>
              <w:rStyle w:val="eSPISCCParagraphDefaultFont"/>
              <w:rFonts w:eastAsiaTheme="minorHAnsi"/>
            </w:rPr>
            <w:t>Općinski sud u Rijeci - Stalna služba u Malom Lošinju</w:t>
          </w:r>
        </w:sdtContent>
      </w:sdt>
      <w:r w:rsidR="001349C2">
        <w:rPr>
          <w:rStyle w:val="PozadinaSvijetloZelena"/>
          <w:noProof w:val="false"/>
          <w:shd w:val="clear" w:color="auto" w:fill="auto"/>
        </w:rPr>
        <w:t xml:space="preserve"> </w:t>
      </w:r>
    </w:p>
    <w:p w:rsidR="005D2A7B" w:rsidP="001349C2" w:rsidRDefault="009D253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2533">
            <w:rPr>
              <w:rStyle w:val="eSPISCCParagraphDefaultFont"/>
              <w:rFonts w:eastAsiaTheme="minorHAnsi"/>
            </w:rPr>
            <w:t>Riva Lošinjskih Kapetana 14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D253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D2533">
            <w:rPr>
              <w:rStyle w:val="eSPISCCParagraphDefaultFont"/>
              <w:rFonts w:eastAsiaTheme="minorHAnsi"/>
            </w:rPr>
            <w:t>51550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2533">
            <w:rPr>
              <w:rStyle w:val="eSPISCCParagraphDefaultFont"/>
              <w:rFonts w:eastAsiaTheme="minorHAnsi"/>
            </w:rPr>
            <w:t>Mali Lošinj</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D2533" w:rsidR="009D2533">
            <w:rPr>
              <w:rStyle w:val="eSPISCCParagraphDefaultFont"/>
              <w:rFonts w:eastAsiaTheme="minorHAnsi"/>
            </w:rPr>
            <w:t>Pp-3657/2022</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D2533" w:rsidR="009D2533">
            <w:rPr>
              <w:rStyle w:val="eSPISCCParagraphDefaultFont"/>
              <w:rFonts w:eastAsiaTheme="minorHAnsi"/>
            </w:rPr>
            <w:t>Franko Dodig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D2533" w:rsidR="009D2533">
            <w:rPr>
              <w:rStyle w:val="eSPISCCParagraphDefaultFont"/>
              <w:rFonts w:eastAsiaTheme="minorHAnsi"/>
            </w:rPr>
            <w:t>članka 35. stavka 2., članka 13., članka 13., članka 35. stavka 2., članka 35. stavka 2., 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9D2533">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nabavi i posjedovanju oružja građana">
            <w:listItem w:displayText="Zakon o nabavi i posjedovanju oružja građana" w:value="Zakon o nabavi i posjedovanju oružja građana"/>
            <w:listItem w:displayText="Zakon o prekršajima protiv javnog reda i mira" w:value="Zakon o prekršajima protiv javnog reda i mira"/>
          </w:comboBox>
        </w:sdtPr>
        <w:sdtEndPr>
          <w:rPr>
            <w:rStyle w:val="eSPISCCParagraphDefaultFont"/>
            <w:rFonts w:eastAsia="Calibri"/>
          </w:rPr>
        </w:sdtEndPr>
        <w:sdtContent>
          <w:r w:rsidRPr="009D2533">
            <w:rPr>
              <w:rStyle w:val="eSPISCCParagraphDefaultFont"/>
              <w:rFonts w:eastAsiaTheme="minorHAnsi"/>
            </w:rPr>
            <w:t>Zakon o nabavi i posjedovanju oružja građana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D2533" w:rsidR="009D2533">
            <w:rPr>
              <w:rStyle w:val="eSPISCCParagraphDefaultFont"/>
              <w:rFonts w:eastAsiaTheme="minorHAnsi"/>
            </w:rPr>
            <w:t>Ivan Jelić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D2533" w:rsidR="009D2533">
            <w:rPr>
              <w:rStyle w:val="eSPISCCParagraphDefaultFont"/>
              <w:rFonts w:eastAsiaTheme="minorHAnsi"/>
            </w:rPr>
            <w:t>23.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D2533" w:rsidR="009D2533">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D2533" w:rsidR="009D2533">
            <w:rPr>
              <w:rStyle w:val="eSPISCCParagraphDefaultFont"/>
              <w:rFonts w:eastAsiaTheme="minorHAnsi"/>
            </w:rPr>
            <w:t>Riva Lošinjskih Kapetana 14</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D2533" w:rsidR="009D2533">
            <w:rPr>
              <w:rStyle w:val="eSPISCCParagraphDefaultFont"/>
              <w:rFonts w:eastAsiaTheme="minorHAnsi"/>
            </w:rPr>
            <w:t>Mali Lošinj</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D2533" w:rsidR="009D2533">
            <w:rPr>
              <w:rStyle w:val="eSPISCCParagraphDefaultFont"/>
              <w:rFonts w:eastAsiaTheme="minorHAnsi"/>
            </w:rPr>
            <w:t>3.II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D2533" w:rsidR="009D2533">
            <w:rPr>
              <w:rStyle w:val="eSPISCCParagraphDefaultFont"/>
              <w:rFonts w:eastAsiaTheme="minorHAnsi"/>
            </w:rPr>
            <w:t>članka 35. stavka 2., članka 13., članka 13., članka 35. stavka 2., članka 35. stavka 2., 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nabavi i posjedovanju oružja građana">
            <w:listItem w:displayText="Zakon o nabavi i posjedovanju oružja građana" w:value="Zakon o nabavi i posjedovanju oružja građana"/>
            <w:listItem w:displayText="Zakon o prekršajima protiv javnog reda i mira" w:value="Zakon o prekršajima protiv javnog reda i mira"/>
          </w:comboBox>
        </w:sdtPr>
        <w:sdtEndPr>
          <w:rPr>
            <w:rStyle w:val="eSPISCCParagraphDefaultFont"/>
          </w:rPr>
        </w:sdtEndPr>
        <w:sdtContent>
          <w:r w:rsidRPr="009D2533" w:rsidR="009D2533">
            <w:rPr>
              <w:rStyle w:val="eSPISCCParagraphDefaultFont"/>
              <w:rFonts w:eastAsiaTheme="minorHAnsi"/>
            </w:rPr>
            <w:t>Zakon o nabavi i posjedovanju oružja građana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D2533" w:rsidR="009D2533">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D2533" w:rsidR="009D2533">
            <w:rPr>
              <w:rStyle w:val="eSPISCCParagraphDefaultFont"/>
              <w:rFonts w:eastAsiaTheme="minorHAnsi"/>
            </w:rPr>
            <w:t>Malom Lošinju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D2533" w:rsidR="009D2533">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9D253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D2533">
            <w:rPr>
              <w:rStyle w:val="eSPISCCParagraphDefaultFont"/>
              <w:rFonts w:eastAsiaTheme="minorHAnsi"/>
            </w:rPr>
            <w:t xml:space="preserve">    Vlado Pleše, v.r. </w:t>
          </w:r>
        </w:sdtContent>
      </w:sdt>
    </w:p>
    <w:p w:rsidR="006F62A9" w:rsidP="006F62A9" w:rsidRDefault="006F62A9">
      <w:pPr>
        <w:keepNext/>
        <w:spacing w:after="0"/>
        <w:contextualSpacing/>
        <w:rPr>
          <w:rFonts w:cs="Times New Roman"/>
          <w:noProof/>
        </w:rPr>
      </w:pPr>
    </w:p>
    <w:p w:rsidR="009D2533" w:rsidRDefault="009D2533">
      <w:r>
        <w:rPr>
          <w:rFonts w:cs="Times New Roman"/>
          <w:noProof/>
        </w:rPr>
        <w:tab/>
      </w:r>
      <w:r>
        <w:rPr>
          <w:rFonts w:cs="Times New Roman"/>
          <w:noProof/>
        </w:rPr>
        <w:tab/>
      </w:r>
      <w:r>
        <w:rPr>
          <w:rFonts w:cs="Times New Roman"/>
          <w:noProof/>
        </w:rPr>
        <w:tab/>
      </w:r>
      <w:r>
        <w:rPr>
          <w:rFonts w:cs="Times New Roman"/>
          <w:noProof/>
        </w:rPr>
        <w:tab/>
        <w:t xml:space="preserve">                 </w:t>
      </w:r>
      <w:r>
        <w:t>Za točnost otpravka – ovlašteni službenik</w:t>
      </w:r>
    </w:p>
    <w:p w:rsidRPr="0041581F" w:rsidR="009D2533" w:rsidP="006F62A9" w:rsidRDefault="009D2533">
      <w:pPr>
        <w:keepNext/>
        <w:spacing w:after="0"/>
        <w:contextualSpacing/>
        <w:rPr>
          <w:rFonts w:cs="Times New Roman"/>
          <w:noProof/>
        </w:rPr>
      </w:pPr>
    </w:p>
    <w:sectPr w:rsidRPr="0041581F" w:rsidR="009D2533"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D253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D2533" w:rsidR="009D2533">
          <w:rPr>
            <w:rStyle w:val="eSPISCCParagraphDefaultFont"/>
          </w:rPr>
          <w:t>72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D2533" w:rsidR="009D2533">
          <w:rPr>
            <w:rStyle w:val="eSPISCCParagraphDefaultFont"/>
          </w:rPr>
          <w:t>Pp-3657/2022</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2533"/>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5CCA86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5722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223"/>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Mali Lošinj</izvorni_sadrzaj>
    <derivirana_varijabla naziv="DomainObject.UcesnikSudskeRadnje.Adresa.Naselje_1">Mali Lošinj</derivirana_varijabla>
  </DomainObject.UcesnikSudskeRadnje.Adresa.Naselje>
  <DomainObject.UcesnikSudskeRadnje.Adresa.PostBroj>
    <izvorni_sadrzaj>51550</izvorni_sadrzaj>
    <derivirana_varijabla naziv="DomainObject.UcesnikSudskeRadnje.Adresa.PostBroj_1">51550</derivirana_varijabla>
  </DomainObject.UcesnikSudskeRadnje.Adresa.PostBroj>
  <DomainObject.UcesnikSudskeRadnje.Adresa.UlicaIKBR>
    <izvorni_sadrzaj>Giuseppe Garibaldi 5</izvorni_sadrzaj>
    <derivirana_varijabla naziv="DomainObject.UcesnikSudskeRadnje.Adresa.UlicaIKBR_1">Giuseppe Garibaldi 5</derivirana_varijabla>
  </DomainObject.UcesnikSudskeRadnje.Adresa.UlicaIKBR>
  <DomainObject.UcesnikSudskeRadnje.Naziv>
    <izvorni_sadrzaj>Ivan Jelić</izvorni_sadrzaj>
    <derivirana_varijabla naziv="DomainObject.UcesnikSudskeRadnje.Naziv_1">Ivan Jelić</derivirana_varijabla>
  </DomainObject.UcesnikSudskeRadnje.Naziv>
  <DomainObject.UcesnikSudskeRadnje.SudskaRadnja.Prostorija.Naziv>
    <izvorni_sadrzaj>3. II kat</izvorni_sadrzaj>
    <derivirana_varijabla naziv="DomainObject.UcesnikSudskeRadnje.SudskaRadnja.Prostorija.Naziv_1">3. II kat</derivirana_varijabla>
  </DomainObject.UcesnikSudskeRadnje.SudskaRadnja.Prostorija.Naziv>
  <DomainObject.UcesnikSudskeRadnje.SudskaRadnja.Prostorija.Oznaka>
    <izvorni_sadrzaj>3.II kat</izvorni_sadrzaj>
    <derivirana_varijabla naziv="DomainObject.UcesnikSudskeRadnje.SudskaRadnja.Prostorija.Oznaka_1">3.II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23. lipnja 2026.</izvorni_sadrzaj>
    <derivirana_varijabla naziv="DomainObject.UcesnikSudskeRadnje.SudskaRadnja.PlaniraniZavrsetakDatum_1">23. lipnja 2026.</derivirana_varijabla>
  </DomainObject.UcesnikSudskeRadnje.SudskaRadnja.PlaniraniZavrsetakDatum>
  <DomainObject.UcesnikSudskeRadnje.SudskaRadnja.PlaniraniPocetakDatum>
    <izvorni_sadrzaj>23. lipnja 2026.</izvorni_sadrzaj>
    <derivirana_varijabla naziv="DomainObject.UcesnikSudskeRadnje.SudskaRadnja.PlaniraniPocetakDatum_1">23.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3657</izvorni_sadrzaj>
    <derivirana_varijabla naziv="DomainObject.Predmet.Broj_1">3657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kolovoza 2022.</izvorni_sadrzaj>
    <derivirana_varijabla naziv="DomainObject.Predmet.DatumIzradeOptuznogAkta_1">18. kolovoza 2022.</derivirana_varijabla>
  </DomainObject.Predmet.DatumIzradeOptuznogAkta>
  <DomainObject.Predmet.DatumIzradeOptuznogAktaFormated>
    <izvorni_sadrzaj>18.8.2022.</izvorni_sadrzaj>
    <derivirana_varijabla naziv="DomainObject.Predmet.DatumIzradeOptuznogAktaFormated_1">18.8.2022.</derivirana_varijabla>
  </DomainObject.Predmet.DatumIzradeOptuznogAktaFormated>
  <DomainObject.Predmet.DatumOsnivanja>
    <izvorni_sadrzaj>22. kolovoza 2022.</izvorni_sadrzaj>
    <derivirana_varijabla naziv="DomainObject.Predmet.DatumOsnivanja_1">22.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kolovoza 2022.</izvorni_sadrzaj>
    <derivirana_varijabla naziv="DomainObject.Predmet.DatumPrimitkaOptuznogAkta_1">22.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veljače 1997.</izvorni_sadrzaj>
    <derivirana_varijabla naziv="DomainObject.Predmet.OkrivljenikFizickaOsoba.DatumRodjenja_1">9. veljače 1997.</derivirana_varijabla>
  </DomainObject.Predmet.OkrivljenikFizickaOsoba.DatumRodjenja>
  <DomainObject.Predmet.OkrivljenikFizickaOsoba.DatumRodjenjaFormated>
    <izvorni_sadrzaj>9.2.1997.</izvorni_sadrzaj>
    <derivirana_varijabla naziv="DomainObject.Predmet.OkrivljenikFizickaOsoba.DatumRodjenjaFormated_1">9.2.1997.</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Mali Lošinj (Mali Lošinj)</izvorni_sadrzaj>
    <derivirana_varijabla naziv="DomainObject.Predmet.OkrivljenikFizickaOsoba.MjestoRodjenja_1">Mali Lošinj (Mali Lošinj)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Jelić</izvorni_sadrzaj>
    <derivirana_varijabla naziv="DomainObject.Predmet.OkrivljenikFizickaOsoba.Naziv_1">Ivan Jelić</derivirana_varijabla>
  </DomainObject.Predmet.OkrivljenikFizickaOsoba.Naziv>
  <DomainObject.Predmet.OkrivljenikFizickaOsoba.Prezime>
    <izvorni_sadrzaj>Jelić</izvorni_sadrzaj>
    <derivirana_varijabla naziv="DomainObject.Predmet.OkrivljenikFizickaOsoba.Prezime_1">Jelić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41754692587</izvorni_sadrzaj>
    <derivirana_varijabla naziv="DomainObject.Predmet.OkrivljenikFizickaOsoba.Oib_1">41754692587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Pp-3657/2022</izvorni_sadrzaj>
    <derivirana_varijabla naziv="DomainObject.Predmet.OznakaBroj_1">Pp-3657/2022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Dodig zastupanog po punomoćniku Maja Vukelić; Mark Kuljanić; Ivan Jelić</izvorni_sadrzaj>
    <derivirana_varijabla naziv="DomainObject.Predmet.ProtustrankaFormated_1">  Franko Dodig zastupanog po punomoćniku Maja Vukelić; Mark Kuljanić; Ivan Jelić</derivirana_varijabla>
  </DomainObject.Predmet.ProtustrankaFormated>
  <DomainObject.Predmet.ProtustrankaFormatedOIB>
    <izvorni_sadrzaj>  Franko Dodig, OIB 99076188547 zastupanog po punomoćniku Maja Vukelić; Mark Kuljanić, OIB 32079967191; Ivan Jelić, OIB 41754692587</izvorni_sadrzaj>
    <derivirana_varijabla naziv="DomainObject.Predmet.ProtustrankaFormatedOIB_1">  Franko Dodig, OIB 99076188547 zastupanog po punomoćniku Maja Vukelić; Mark Kuljanić, OIB 32079967191; Ivan Jelić, OIB 41754692587</derivirana_varijabla>
  </DomainObject.Predmet.ProtustrankaFormatedOIB>
  <DomainObject.Predmet.ProtustrankaFormatedWithAdress>
    <izvorni_sadrzaj> Franko Dodig, Braće Vidulić 45, 51550 Mali Lošinj zastupanog po punomoćniku Maja Vukelić; Mark Kuljanić, Svete Marije 3, 51550 Mali Lošinj; Ivan Jelić, Giuseppe Garibaldi 5, 51550 Mali Lošinj</izvorni_sadrzaj>
    <derivirana_varijabla naziv="DomainObject.Predmet.ProtustrankaFormatedWithAdress_1"> Franko Dodig, Braće Vidulić 45, 51550 Mali Lošinj zastupanog po punomoćniku Maja Vukelić; Mark Kuljanić, Svete Marije 3, 51550 Mali Lošinj; Ivan Jelić, Giuseppe Garibaldi 5, 51550 Mali Lošinj</derivirana_varijabla>
  </DomainObject.Predmet.ProtustrankaFormatedWithAdress>
  <DomainObject.Predmet.ProtustrankaFormatedWithAdressOIB>
    <izvorni_sadrzaj> Franko Dodig, OIB 99076188547, Braće Vidulić 45, 51550 Mali Lošinj zastupanog po punomoćniku Maja Vukelić; Mark Kuljanić, OIB 32079967191, Svete Marije 3, 51550 Mali Lošinj; Ivan Jelić, OIB 41754692587, Giuseppe Garibaldi 5, 51550 Mali Lošinj</izvorni_sadrzaj>
    <derivirana_varijabla naziv="DomainObject.Predmet.ProtustrankaFormatedWithAdressOIB_1"> Franko Dodig, OIB 99076188547, Braće Vidulić 45, 51550 Mali Lošinj zastupanog po punomoćniku Maja Vukelić; Mark Kuljanić, OIB 32079967191, Svete Marije 3, 51550 Mali Lošinj; Ivan Jelić, OIB 41754692587, Giuseppe Garibaldi 5, 51550 Mali Lošinj</derivirana_varijabla>
  </DomainObject.Predmet.ProtustrankaFormatedWithAdressOIB>
  <DomainObject.Predmet.ProtustrankaWithAdress>
    <izvorni_sadrzaj>Franko Dodig Braće Vidulić 45, 51550 Mali Lošinj, Mark Kuljanić Svete Marije 3, 51550 Mali Lošinj, Ivan Jelić Giuseppe Garibaldi 5, 51550 Mali Lošinj</izvorni_sadrzaj>
    <derivirana_varijabla naziv="DomainObject.Predmet.ProtustrankaWithAdress_1">Franko Dodig Braće Vidulić 45, 51550 Mali Lošinj, Mark Kuljanić Svete Marije 3, 51550 Mali Lošinj, Ivan Jelić Giuseppe Garibaldi 5, 51550 Mali Lošinj</derivirana_varijabla>
  </DomainObject.Predmet.ProtustrankaWithAdress>
  <DomainObject.Predmet.ProtustrankaWithAdressOIB>
    <izvorni_sadrzaj>Franko Dodig, OIB 99076188547, Braće Vidulić 45, 51550 Mali Lošinj, Mark Kuljanić, OIB 32079967191, Svete Marije 3, 51550 Mali Lošinj, Ivan Jelić, OIB 41754692587, Giuseppe Garibaldi 5, 51550 Mali Lošinj</izvorni_sadrzaj>
    <derivirana_varijabla naziv="DomainObject.Predmet.ProtustrankaWithAdressOIB_1">Franko Dodig, OIB 99076188547, Braće Vidulić 45, 51550 Mali Lošinj, Mark Kuljanić, OIB 32079967191, Svete Marije 3, 51550 Mali Lošinj, Ivan Jelić, OIB 41754692587, Giuseppe Garibaldi 5, 51550 Mali Lošinj</derivirana_varijabla>
  </DomainObject.Predmet.ProtustrankaWithAdressOIB>
  <DomainObject.Predmet.ProtustrankaNazivFormated>
    <izvorni_sadrzaj>Franko Dodig,Mark Kuljanić,Ivan Jelić</izvorni_sadrzaj>
    <derivirana_varijabla naziv="DomainObject.Predmet.ProtustrankaNazivFormated_1">Franko Dodig,Mark Kuljanić,Ivan Jelić</derivirana_varijabla>
    <derivirana_varijabla naziv="Padez">Franko Dodig,Mark Kuljanić,Ivan Jelić</derivirana_varijabla>
  </DomainObject.Predmet.ProtustrankaNazivFormated>
  <DomainObject.Predmet.ProtustrankaNazivFormatedOIB>
    <izvorni_sadrzaj>Franko Dodig, OIB 99076188547,Mark Kuljanić, OIB 32079967191,Ivan Jelić, OIB 41754692587</izvorni_sadrzaj>
    <derivirana_varijabla naziv="DomainObject.Predmet.ProtustrankaNazivFormatedOIB_1">Franko Dodig, OIB 99076188547,Mark Kuljanić, OIB 32079967191,Ivan Jelić, OIB 41754692587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72</izvorni_sadrzaj>
    <derivirana_varijabla naziv="DomainObject.Predmet.Referada.Naziv_1">Referada 72</derivirana_varijabla>
  </DomainObject.Predmet.Referada.Naziv>
  <DomainObject.Predmet.Referada.Oznaka>
    <izvorni_sadrzaj>72</izvorni_sadrzaj>
    <derivirana_varijabla naziv="DomainObject.Predmet.Referada.Oznaka_1">72</derivirana_varijabla>
  </DomainObject.Predmet.Referada.Oznaka>
  <DomainObject.Predmet.Referada.Prostorija.Naziv>
    <izvorni_sadrzaj>3. II kat</izvorni_sadrzaj>
    <derivirana_varijabla naziv="DomainObject.Predmet.Referada.Prostorija.Naziv_1">3. II kat</derivirana_varijabla>
  </DomainObject.Predmet.Referada.Prostorija.Naziv>
  <DomainObject.Predmet.Referada.Prostorija.Oznaka>
    <izvorni_sadrzaj>3.II kat</izvorni_sadrzaj>
    <derivirana_varijabla naziv="DomainObject.Predmet.Referada.Prostorija.Oznaka_1">3.II kat</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Vlado Pleše</izvorni_sadrzaj>
    <derivirana_varijabla naziv="DomainObject.Predmet.Referada.Sudac_1">    Vlado Pleše, v.r. </derivirana_varijabla>
    <derivirana_varijabla naziv="Dativ">Vlado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Mali Lošinj s ispostavom Cres</izvorni_sadrzaj>
    <derivirana_varijabla naziv="DomainObject.Predmet.StrankaFormated_1">  Policijska postaja Mali Lošinj s ispostavom Cres</derivirana_varijabla>
  </DomainObject.Predmet.StrankaFormated>
  <DomainObject.Predmet.StrankaFormatedOIB>
    <izvorni_sadrzaj>  Policijska postaja Mali Lošinj s ispostavom Cres</izvorni_sadrzaj>
    <derivirana_varijabla naziv="DomainObject.Predmet.StrankaFormatedOIB_1">  Policijska postaja Mali Lošinj s ispostavom Cres</derivirana_varijabla>
  </DomainObject.Predmet.StrankaFormatedOIB>
  <DomainObject.Predmet.StrankaFormatedWithAdress>
    <izvorni_sadrzaj> Policijska postaja Mali Lošinj s ispostavom Cres, Dubovica 1, 51550 Mali Lošinj</izvorni_sadrzaj>
    <derivirana_varijabla naziv="DomainObject.Predmet.StrankaFormatedWithAdress_1"> Policijska postaja Mali Lošinj s ispostavom Cres, Dubovica 1, 51550 Mali Lošinj</derivirana_varijabla>
  </DomainObject.Predmet.StrankaFormatedWithAdress>
  <DomainObject.Predmet.StrankaFormatedWithAdressOIB>
    <izvorni_sadrzaj> Policijska postaja Mali Lošinj s ispostavom Cres, Dubovica 1, 51550 Mali Lošinj</izvorni_sadrzaj>
    <derivirana_varijabla naziv="DomainObject.Predmet.StrankaFormatedWithAdressOIB_1"> Policijska postaja Mali Lošinj s ispostavom Cres, Dubovica 1, 51550 Mali Lošinj</derivirana_varijabla>
  </DomainObject.Predmet.StrankaFormatedWithAdressOIB>
  <DomainObject.Predmet.StrankaWithAdress>
    <izvorni_sadrzaj>Policijska postaja Mali Lošinj s ispostavom Cres Dubovica 1,51550 Mali Lošinj</izvorni_sadrzaj>
    <derivirana_varijabla naziv="DomainObject.Predmet.StrankaWithAdress_1">Policijska postaja Mali Lošinj s ispostavom Cres Dubovica 1,51550 Mali Lošinj</derivirana_varijabla>
  </DomainObject.Predmet.StrankaWithAdress>
  <DomainObject.Predmet.StrankaWithAdressOIB>
    <izvorni_sadrzaj>Policijska postaja Mali Lošinj s ispostavom Cres, Dubovica 1,51550 Mali Lošinj</izvorni_sadrzaj>
    <derivirana_varijabla naziv="DomainObject.Predmet.StrankaWithAdressOIB_1">Policijska postaja Mali Lošinj s ispostavom Cres, Dubovica 1,51550 Mali Lošinj</derivirana_varijabla>
  </DomainObject.Predmet.StrankaWithAdressOIB>
  <DomainObject.Predmet.StrankaNazivFormated>
    <izvorni_sadrzaj>Policijska postaja Mali Lošinj s ispostavom Cres</izvorni_sadrzaj>
    <derivirana_varijabla naziv="DomainObject.Predmet.StrankaNazivFormated_1">Policijska postaja Mali Lošinj s ispostavom Cres</derivirana_varijabla>
    <derivirana_varijabla naziv="Padez">Policijska postaja Mali Lošinj s ispostavom Cres</derivirana_varijabla>
  </DomainObject.Predmet.StrankaNazivFormated>
  <DomainObject.Predmet.StrankaNazivFormatedOIB>
    <izvorni_sadrzaj>Policijska postaja Mali Lošinj s ispostavom Cres</izvorni_sadrzaj>
    <derivirana_varijabla naziv="DomainObject.Predmet.StrankaNazivFormatedOIB_1">Policijska postaja Mali Lošinj s ispostavom Cres</derivirana_varijabla>
  </DomainObject.Predmet.StrankaNazivFormatedOIB>
  <DomainObject.Predmet.Sud.Adresa.Naselje>
    <izvorni_sadrzaj>Mali Lošinj</izvorni_sadrzaj>
    <derivirana_varijabla naziv="DomainObject.Predmet.Sud.Adresa.Naselje_1">Mali Lošinj</derivirana_varijabla>
  </DomainObject.Predmet.Sud.Adresa.Naselje>
  <DomainObject.Predmet.Sud.Adresa.NaseljeLokativ>
    <izvorni_sadrzaj>Malom Lošinju</izvorni_sadrzaj>
    <derivirana_varijabla naziv="DomainObject.Predmet.Sud.Adresa.NaseljeLokativ_1">Malom Lošinju</derivirana_varijabla>
  </DomainObject.Predmet.Sud.Adresa.NaseljeLokativ>
  <DomainObject.Predmet.Sud.Adresa.PostBroj>
    <izvorni_sadrzaj>51550</izvorni_sadrzaj>
    <derivirana_varijabla naziv="DomainObject.Predmet.Sud.Adresa.PostBroj_1">51550</derivirana_varijabla>
  </DomainObject.Predmet.Sud.Adresa.PostBroj>
  <DomainObject.Predmet.Sud.Adresa.UlicaIKBR>
    <izvorni_sadrzaj>Riva Lošinjskih Kapetana 14</izvorni_sadrzaj>
    <derivirana_varijabla naziv="DomainObject.Predmet.Sud.Adresa.UlicaIKBR_1">Riva Lošinjskih Kapetana 14</derivirana_varijabla>
  </DomainObject.Predmet.Sud.Adresa.UlicaIKBR>
  <DomainObject.Predmet.Sud.Naziv>
    <izvorni_sadrzaj>Općinski sud u Rijeci - Stalna služba u Malom Lošinju</izvorni_sadrzaj>
    <derivirana_varijabla naziv="DomainObject.Predmet.Sud.Naziv_1">Općinski sud u Rijeci - Stalna služba u Malom Lošinju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72</izvorni_sadrzaj>
    <derivirana_varijabla naziv="DomainObject.Predmet.TrenutnaLokacijaSpisa.Naziv_1">Referada 72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SSML</izvorni_sadrzaj>
    <derivirana_varijabla naziv="DomainObject.Predmet.UstrojstvenaJedinicaVodi.Naziv_1">Sudska pisarnica SSML</derivirana_varijabla>
  </DomainObject.Predmet.UstrojstvenaJedinicaVodi.Naziv>
  <DomainObject.Predmet.UstrojstvenaJedinicaVodi.Oznaka>
    <izvorni_sadrzaj>Pisarnica SSML</izvorni_sadrzaj>
    <derivirana_varijabla naziv="DomainObject.Predmet.UstrojstvenaJedinicaVodi.Oznaka_1">Pisarnica SSML</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Branka Pahljina</izvorni_sadrzaj>
    <derivirana_varijabla naziv="DomainObject.Predmet.Zapisnicar_1">Branka Pahljina</derivirana_varijabla>
    <derivirana_varijabla naziv="Padez">Branka Pahljina</derivirana_varijabla>
  </DomainObject.Predmet.Zapisnicar>
  <DomainObject.Predmet.StrankaListFormated>
    <izvorni_sadrzaj>
      <item>Policijska postaja Mali Lošinj s ispostavom Cres</item>
    </izvorni_sadrzaj>
    <derivirana_varijabla naziv="DomainObject.Predmet.StrankaListFormated_1">
      <item>Policijska postaja Mali Lošinj s ispostavom Cres</item>
    </derivirana_varijabla>
  </DomainObject.Predmet.StrankaListFormated>
  <DomainObject.Predmet.StrankaListFormatedOIB>
    <izvorni_sadrzaj>
      <item>Policijska postaja Mali Lošinj s ispostavom Cres</item>
    </izvorni_sadrzaj>
    <derivirana_varijabla naziv="DomainObject.Predmet.StrankaListFormatedOIB_1">
      <item>Policijska postaja Mali Lošinj s ispostavom Cres</item>
    </derivirana_varijabla>
  </DomainObject.Predmet.StrankaListFormatedOIB>
  <DomainObject.Predmet.StrankaListFormatedWithAdress>
    <izvorni_sadrzaj>
      <item>Policijska postaja Mali Lošinj s ispostavom Cres, Dubovica 1, 51550 Mali Lošinj</item>
    </izvorni_sadrzaj>
    <derivirana_varijabla naziv="DomainObject.Predmet.StrankaListFormatedWithAdress_1">
      <item>Policijska postaja Mali Lošinj s ispostavom Cres, Dubovica 1, 51550 Mali Lošinj</item>
    </derivirana_varijabla>
  </DomainObject.Predmet.StrankaListFormatedWithAdress>
  <DomainObject.Predmet.StrankaListFormatedWithAdressOIB>
    <izvorni_sadrzaj>
      <item>Policijska postaja Mali Lošinj s ispostavom Cres, Dubovica 1, 51550 Mali Lošinj</item>
    </izvorni_sadrzaj>
    <derivirana_varijabla naziv="DomainObject.Predmet.StrankaListFormatedWithAdressOIB_1">
      <item>Policijska postaja Mali Lošinj s ispostavom Cres, Dubovica 1, 51550 Mali Lošinj</item>
    </derivirana_varijabla>
  </DomainObject.Predmet.StrankaListFormatedWithAdressOIB>
  <DomainObject.Predmet.StrankaListNazivFormated>
    <izvorni_sadrzaj>
      <item>Policijska postaja Mali Lošinj s ispostavom Cres</item>
    </izvorni_sadrzaj>
    <derivirana_varijabla naziv="DomainObject.Predmet.StrankaListNazivFormated_1">
      <item>Policijska postaja Mali Lošinj s ispostavom Cres</item>
    </derivirana_varijabla>
  </DomainObject.Predmet.StrankaListNazivFormated>
  <DomainObject.Predmet.StrankaListNazivFormatedOIB>
    <izvorni_sadrzaj>
      <item>Policijska postaja Mali Lošinj s ispostavom Cres</item>
    </izvorni_sadrzaj>
    <derivirana_varijabla naziv="DomainObject.Predmet.StrankaListNazivFormatedOIB_1">
      <item>Policijska postaja Mali Lošinj s ispostavom Cres</item>
    </derivirana_varijabla>
  </DomainObject.Predmet.StrankaListNazivFormatedOIB>
  <DomainObject.Predmet.ProtuStrankaListFormated>
    <izvorni_sadrzaj>
      <item>Franko Dodig zastupanog po punomoćniku Maja Vukelić</item>
      <item>Mark Kuljanić</item>
      <item>Ivan Jelić</item>
    </izvorni_sadrzaj>
    <derivirana_varijabla naziv="DomainObject.Predmet.ProtuStrankaListFormated_1">
      <item>Franko Dodig zastupanog po punomoćniku Maja Vukelić</item>
      <item>Mark Kuljanić</item>
      <item>Ivan Jelić</item>
    </derivirana_varijabla>
  </DomainObject.Predmet.ProtuStrankaListFormated>
  <DomainObject.Predmet.ProtuStrankaListFormatedOIB>
    <izvorni_sadrzaj>
      <item>Franko Dodig, OIB 99076188547 zastupanog po punomoćniku Maja Vukelić</item>
      <item>Mark Kuljanić, OIB 32079967191</item>
      <item>Ivan Jelić, OIB 41754692587</item>
    </izvorni_sadrzaj>
    <derivirana_varijabla naziv="DomainObject.Predmet.ProtuStrankaListFormatedOIB_1">
      <item>Franko Dodig, OIB 99076188547 zastupanog po punomoćniku Maja Vukelić</item>
      <item>Mark Kuljanić, OIB 32079967191</item>
      <item>Ivan Jelić, OIB 41754692587</item>
    </derivirana_varijabla>
  </DomainObject.Predmet.ProtuStrankaListFormatedOIB>
  <DomainObject.Predmet.ProtuStrankaListFormatedWithAdress>
    <izvorni_sadrzaj>
      <item>Franko Dodig, Braće Vidulić 45, 51550 Mali Lošinj zastupanog po punomoćniku Maja Vukelić</item>
      <item>Mark Kuljanić, Svete Marije 3, 51550 Mali Lošinj</item>
      <item>Ivan Jelić, Giuseppe Garibaldi 5, 51550 Mali Lošinj</item>
    </izvorni_sadrzaj>
    <derivirana_varijabla naziv="DomainObject.Predmet.ProtuStrankaListFormatedWithAdress_1">
      <item>Franko Dodig, Braće Vidulić 45, 51550 Mali Lošinj zastupanog po punomoćniku Maja Vukelić</item>
      <item>Mark Kuljanić, Svete Marije 3, 51550 Mali Lošinj</item>
      <item>Ivan Jelić, Giuseppe Garibaldi 5, 51550 Mali Lošinj</item>
    </derivirana_varijabla>
  </DomainObject.Predmet.ProtuStrankaListFormatedWithAdress>
  <DomainObject.Predmet.ProtuStrankaListFormatedWithAdressOIB>
    <izvorni_sadrzaj>
      <item>Franko Dodig, OIB 99076188547, Braće Vidulić 45, 51550 Mali Lošinj zastupanog po punomoćniku Maja Vukelić</item>
      <item>Mark Kuljanić, OIB 32079967191, Svete Marije 3, 51550 Mali Lošinj</item>
      <item>Ivan Jelić, OIB 41754692587, Giuseppe Garibaldi 5, 51550 Mali Lošinj</item>
    </izvorni_sadrzaj>
    <derivirana_varijabla naziv="DomainObject.Predmet.ProtuStrankaListFormatedWithAdressOIB_1">
      <item>Franko Dodig, OIB 99076188547, Braće Vidulić 45, 51550 Mali Lošinj zastupanog po punomoćniku Maja Vukelić</item>
      <item>Mark Kuljanić, OIB 32079967191, Svete Marije 3, 51550 Mali Lošinj</item>
      <item>Ivan Jelić, OIB 41754692587, Giuseppe Garibaldi 5, 51550 Mali Lošinj</item>
    </derivirana_varijabla>
  </DomainObject.Predmet.ProtuStrankaListFormatedWithAdressOIB>
  <DomainObject.Predmet.ProtuStrankaListNazivFormated>
    <izvorni_sadrzaj>
      <item>Franko Dodig</item>
      <item>Mark Kuljanić</item>
      <item>Ivan Jelić</item>
    </izvorni_sadrzaj>
    <derivirana_varijabla naziv="DomainObject.Predmet.ProtuStrankaListNazivFormated_1">
      <item>Franko Dodig</item>
      <item>Mark Kuljanić</item>
      <item>Ivan Jelić</item>
    </derivirana_varijabla>
  </DomainObject.Predmet.ProtuStrankaListNazivFormated>
  <DomainObject.Predmet.ProtuStrankaListNazivFormatedOIB>
    <izvorni_sadrzaj>
      <item>Franko Dodig, OIB 99076188547</item>
      <item>Mark Kuljanić, OIB 32079967191</item>
      <item>Ivan Jelić, OIB 41754692587</item>
    </izvorni_sadrzaj>
    <derivirana_varijabla naziv="DomainObject.Predmet.ProtuStrankaListNazivFormatedOIB_1">
      <item>Franko Dodig, OIB 99076188547</item>
      <item>Mark Kuljanić, OIB 32079967191</item>
      <item>Ivan Jelić, OIB 41754692587</item>
    </derivirana_varijabla>
  </DomainObject.Predmet.ProtuStrankaListNazivFormatedOIB>
  <DomainObject.Predmet.OstaliListFormated>
    <izvorni_sadrzaj>
      <item>Maja Vukelić punomoćnik sudionika u postupku Franko Dodig</item>
      <item>Behar Gaši</item>
      <item>Laura Cvitković</item>
      <item>Michael Radišić</item>
    </izvorni_sadrzaj>
    <derivirana_varijabla naziv="DomainObject.Predmet.OstaliListFormated_1">
      <item>Maja Vukelić punomoćnik sudionika u postupku Franko Dodig</item>
      <item>Behar Gaši</item>
      <item>Laura Cvitković</item>
      <item>Michael Radišić</item>
    </derivirana_varijabla>
    <derivirana_varijabla naziv="DrugaOsoba">
      <item>Maja Vukelić punomoćnik sudionika u postupku Franko Dodig</item>
      <item>Behar Gaši</item>
      <item>Laura Cvitković</item>
      <item>Michael Radišić</item>
    </derivirana_varijabla>
  </DomainObject.Predmet.OstaliListFormated>
  <DomainObject.Predmet.OstaliListFormatedOIB>
    <izvorni_sadrzaj>
      <item>Maja Vukelić, OIB 97256947901 punomoćnik sudionika u postupku Franko Dodig</item>
      <item>Behar Gaši, OIB 80375552456</item>
      <item>Laura Cvitković</item>
      <item>Michael Radišić, OIB 15987966214</item>
    </izvorni_sadrzaj>
    <derivirana_varijabla naziv="DomainObject.Predmet.OstaliListFormatedOIB_1">
      <item>Maja Vukelić, OIB 97256947901 punomoćnik sudionika u postupku Franko Dodig</item>
      <item>Behar Gaši, OIB 80375552456</item>
      <item>Laura Cvitković</item>
      <item>Michael Radišić, OIB 15987966214</item>
    </derivirana_varijabla>
  </DomainObject.Predmet.OstaliListFormatedOIB>
  <DomainObject.Predmet.OstaliListFormatedWithAdress>
    <izvorni_sadrzaj>
      <item>Maja Vukelić, Trpimirova  3, 51000 Rijeka punomoćnik sudionika u postupku Franko Dodig</item>
      <item>Behar Gaši, Braće Vidulić 9, 51550 Mali Lošinj</item>
      <item>Laura Cvitković</item>
      <item>Michael Radišić, Riva Lošinjskih Kapetana 10, 51550 Mali Lošinj</item>
    </izvorni_sadrzaj>
    <derivirana_varijabla naziv="DomainObject.Predmet.OstaliListFormatedWithAdress_1">
      <item>Maja Vukelić, Trpimirova  3, 51000 Rijeka punomoćnik sudionika u postupku Franko Dodig</item>
      <item>Behar Gaši, Braće Vidulić 9, 51550 Mali Lošinj</item>
      <item>Laura Cvitković</item>
      <item>Michael Radišić, Riva Lošinjskih Kapetana 10, 51550 Mali Lošinj</item>
    </derivirana_varijabla>
  </DomainObject.Predmet.OstaliListFormatedWithAdress>
  <DomainObject.Predmet.OstaliListFormatedWithAdressOIB>
    <izvorni_sadrzaj>
      <item>Maja Vukelić, OIB 97256947901, Trpimirova  3, 51000 Rijeka punomoćnik sudionika u postupku Franko Dodig</item>
      <item>Behar Gaši, OIB 80375552456, Braće Vidulić 9, 51550 Mali Lošinj</item>
      <item>Laura Cvitković</item>
      <item>Michael Radišić, OIB 15987966214, Riva Lošinjskih Kapetana 10, 51550 Mali Lošinj</item>
    </izvorni_sadrzaj>
    <derivirana_varijabla naziv="DomainObject.Predmet.OstaliListFormatedWithAdressOIB_1">
      <item>Maja Vukelić, OIB 97256947901, Trpimirova  3, 51000 Rijeka punomoćnik sudionika u postupku Franko Dodig</item>
      <item>Behar Gaši, OIB 80375552456, Braće Vidulić 9, 51550 Mali Lošinj</item>
      <item>Laura Cvitković</item>
      <item>Michael Radišić, OIB 15987966214, Riva Lošinjskih Kapetana 10, 51550 Mali Lošinj</item>
    </derivirana_varijabla>
  </DomainObject.Predmet.OstaliListFormatedWithAdressOIB>
  <DomainObject.Predmet.OstaliListNazivFormated>
    <izvorni_sadrzaj>
      <item>Maja Vukelić</item>
      <item>Behar Gaši</item>
      <item>Laura Cvitković</item>
      <item>Michael Radišić</item>
    </izvorni_sadrzaj>
    <derivirana_varijabla naziv="DomainObject.Predmet.OstaliListNazivFormated_1">
      <item>Maja Vukelić</item>
      <item>Behar Gaši</item>
      <item>Laura Cvitković</item>
      <item>Michael Radišić</item>
    </derivirana_varijabla>
  </DomainObject.Predmet.OstaliListNazivFormated>
  <DomainObject.Predmet.OstaliListNazivFormatedOIB>
    <izvorni_sadrzaj>
      <item>Maja Vukelić, OIB 97256947901</item>
      <item>Behar Gaši, OIB 80375552456</item>
      <item>Laura Cvitković</item>
      <item>Michael Radišić, OIB 15987966214</item>
    </izvorni_sadrzaj>
    <derivirana_varijabla naziv="DomainObject.Predmet.OstaliListNazivFormatedOIB_1">
      <item>Maja Vukelić, OIB 97256947901</item>
      <item>Behar Gaši, OIB 80375552456</item>
      <item>Laura Cvitković</item>
      <item>Michael Radišić, OIB 15987966214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35, 13, 13, 35, 35, 13</izvorni_sadrzaj>
    <derivirana_varijabla naziv="DomainObject.Predmet.ClanakZakona_1">35, 13, 13, 35, 35, 13</derivirana_varijabla>
  </DomainObject.Predmet.ClanakZakona>
  <DomainObject.Predmet.ClanakZakonaFull>
    <izvorni_sadrzaj>članka 35. stavka 2., članka 13., članka 13., članka 35. stavka 2., članka 35. stavka 2., članka 13.</izvorni_sadrzaj>
    <derivirana_varijabla naziv="DomainObject.Predmet.ClanakZakonaFull_1">članka 35. stavka 2., članka 13., članka 13., članka 35. stavka 2., članka 35. stavka 2., članka 13.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Policijska postaja Mali Lošinj s ispostavom Cres</izvorni_sadrzaj>
    <derivirana_varijabla naziv="DomainObject.Predmet.StrankaIDrugi_1">Policijska postaja Mali Lošinj s ispostavom Cres</derivirana_varijabla>
  </DomainObject.Predmet.StrankaIDrugi>
  <DomainObject.Predmet.ProtustrankaIDrugi>
    <izvorni_sadrzaj>Franko Dodig i dr.</izvorni_sadrzaj>
    <derivirana_varijabla naziv="DomainObject.Predmet.ProtustrankaIDrugi_1">Franko Dodig i dr.</derivirana_varijabla>
  </DomainObject.Predmet.ProtustrankaIDrugi>
  <DomainObject.Predmet.StrankaIDrugiAdressOIB>
    <izvorni_sadrzaj>Policijska postaja Mali Lošinj s ispostavom Cres, Dubovica 1, 51550 Mali Lošinj</izvorni_sadrzaj>
    <derivirana_varijabla naziv="DomainObject.Predmet.StrankaIDrugiAdressOIB_1">Policijska postaja Mali Lošinj s ispostavom Cres, Dubovica 1, 51550 Mali Lošinj</derivirana_varijabla>
  </DomainObject.Predmet.StrankaIDrugiAdressOIB>
  <DomainObject.Predmet.ProtustrankaIDrugiAdressOIB>
    <izvorni_sadrzaj>Franko Dodig, OIB 99076188547, Braće Vidulić 45, 51550 Mali Lošinj i dr.</izvorni_sadrzaj>
    <derivirana_varijabla naziv="DomainObject.Predmet.ProtustrankaIDrugiAdressOIB_1">Franko Dodig, OIB 99076188547, Braće Vidulić 45, 51550 Mali Lošinj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Dodig</item>
      <item>Mark Kuljanić</item>
      <item>Ivan Jelić</item>
      <item>Policijska postaja Mali Lošinj s ispostavom Cres</item>
      <item>Maja Vukelić</item>
      <item>Behar Gaši</item>
      <item>Laura Cvitković</item>
      <item>Michael Radišić</item>
    </izvorni_sadrzaj>
    <derivirana_varijabla naziv="DomainObject.Predmet.SudioniciListNaziv_1">
      <item>Franko Dodig</item>
      <item>Mark Kuljanić</item>
      <item>Ivan Jelić</item>
      <item>Policijska postaja Mali Lošinj s ispostavom Cres</item>
      <item>Maja Vukelić</item>
      <item>Behar Gaši</item>
      <item>Laura Cvitković</item>
      <item>Michael Radišić</item>
    </derivirana_varijabla>
    <derivirana_varijabla naziv="OstaliSudionici">
      <item>Franko Dodig</item>
      <item>Mark Kuljanić</item>
      <item>Ivan Jelić</item>
      <item>Policijska postaja Mali Lošinj s ispostavom Cres</item>
      <item>Maja Vukelić</item>
      <item>Behar Gaši</item>
      <item>Laura Cvitković</item>
      <item>Michael Radišić</item>
    </derivirana_varijabla>
  </DomainObject.Predmet.SudioniciListNaziv>
  <DomainObject.Predmet.SudioniciListAdressOIB>
    <izvorni_sadrzaj>
      <item>Franko Dodig, OIB 99076188547, Braće Vidulić 45,51550 Mali Lošinj</item>
      <item>Mark Kuljanić, OIB 32079967191, Svete Marije 3,51550 Mali Lošinj</item>
      <item>Ivan Jelić, OIB 41754692587, Giuseppe Garibaldi 5,51550 Mali Lošinj</item>
      <item>Policijska postaja Mali Lošinj s ispostavom Cres, Dubovica 1,51550 Mali Lošinj</item>
      <item>Maja Vukelić, OIB 97256947901, Trpimirova  3,51000 Rijeka</item>
      <item>Behar Gaši, OIB 80375552456, Braće Vidulić 9,51550 Mali Lošinj</item>
      <item>Laura Cvitković</item>
      <item>Michael Radišić, OIB 15987966214, Riva Lošinjskih Kapetana 10,51550 Mali Lošinj</item>
    </izvorni_sadrzaj>
    <derivirana_varijabla naziv="DomainObject.Predmet.SudioniciListAdressOIB_1">
      <item>Franko Dodig, OIB 99076188547, Braće Vidulić 45,51550 Mali Lošinj</item>
      <item>Mark Kuljanić, OIB 32079967191, Svete Marije 3,51550 Mali Lošinj</item>
      <item>Ivan Jelić, OIB 41754692587, Giuseppe Garibaldi 5,51550 Mali Lošinj</item>
      <item>Policijska postaja Mali Lošinj s ispostavom Cres, Dubovica 1,51550 Mali Lošinj</item>
      <item>Maja Vukelić, OIB 97256947901, Trpimirova  3,51000 Rijeka</item>
      <item>Behar Gaši, OIB 80375552456, Braće Vidulić 9,51550 Mali Lošinj</item>
      <item>Laura Cvitković</item>
      <item>Michael Radišić, OIB 15987966214, Riva Lošinjskih Kapetana 10,51550 Mali Lošinj</item>
    </derivirana_varijabla>
  </DomainObject.Predmet.SudioniciListAdressOIB>
  <DomainObject.UcesnikSudskeRadnje.NazivFormated>
    <izvorni_sadrzaj>Ivan Jelić, OIB 41754692587, Giuseppe Garibaldi 5,51550 Mali Lošinj</izvorni_sadrzaj>
    <derivirana_varijabla naziv="DomainObject.UcesnikSudskeRadnje.NazivFormated_1">Ivan Jelić, OIB 41754692587, Giuseppe Garibaldi 5,51550 Mali Lošinj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99076188547</item>
      <item>, OIB 32079967191</item>
      <item>, OIB 41754692587</item>
      <item>, OIB null</item>
      <item>, OIB 97256947901</item>
      <item>, OIB 80375552456</item>
      <item>, OIB null</item>
      <item>, OIB 15987966214</item>
    </izvorni_sadrzaj>
    <derivirana_varijabla naziv="DomainObject.Predmet.SudioniciListNazivOIB_1">
      <item>, OIB 99076188547</item>
      <item>, OIB 32079967191</item>
      <item>, OIB 41754692587</item>
      <item>, OIB null</item>
      <item>, OIB 97256947901</item>
      <item>, OIB 80375552456</item>
      <item>, OIB null</item>
      <item>, OIB 15987966214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Mali Lošinj s ispostavom Cres, Dubovica 1, 51550 Mali Lošinj
2. Okrivljenik Franko Dodig, OIB 99076188547, Braće Vidulić 45, 51550 Mali Lošinj
3. Branitelj - izabrani Maja Vukelić, OIB 97256947901, Trpimirova  3, 51000 Rijeka
4. Okrivljenik Ivan Jelić, OIB 41754692587, Giuseppe Garibaldi 5, 51550 Mali Lošinj</izvorni_sadrzaj>
    <derivirana_varijabla naziv="DomainObject.UcesnikSudskeRadnje.SudskaRadnja.UcesniciObavijest_1">1. Tužitelj Policijska postaja Mali Lošinj s ispostavom Cres, Dubovica 1, 51550 Mali Lošinj
2. Okrivljenik Franko Dodig, OIB 99076188547, Braće Vidulić 45, 51550 Mali Lošinj
3. Branitelj - izabrani Maja Vukelić, OIB 97256947901, Trpimirova  3, 51000 Rijeka
4. Okrivljenik Ivan Jelić, OIB 41754692587, Giuseppe Garibaldi 5, 51550 Mali Lošinj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kolovoza 2022.</izvorni_sadrzaj>
    <derivirana_varijabla naziv="DomainObject.Predmet.DatumPocetkaProcesa_1">22.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nabavi i posjedovanju oružja građana</item>
      <item>Zakon o prekršajima protiv javnog reda i mira</item>
    </izvorni_sadrzaj>
    <derivirana_varijabla naziv="DomainObject.ZakonPravilnikList_1">
      <item>Zakon o nabavi i posjedovanju oružja građana</item>
      <item>Zakon o prekršajima protiv javnog reda i mira</item>
    </derivirana_varijabla>
    <derivirana_varijabla naziv="zakon">
      <item>Zakon o nabavi i posjedovanju oružja građana</item>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Franko Dodig, Braće Vidulić 45, 51550 Mali Lošinj, OIB: 99076188547, rođen-a 17.04.1998., mjesto rođenja Mali Lošinj (Mali Lošinj)</item>
      <item>Mark Kuljanić, Svete Marije 3, 51550 Mali Lošinj, OIB: 32079967191, rođen-a 02.06.2001., mjesto rođenja Rijeka (Rijeka)</item>
      <item>Ivan Jelić, Giuseppe Garibaldi 5, 51550 Mali Lošinj, OIB: 41754692587, rođen-a 09.02.1997., mjesto rođenja Mali Lošinj (Mali Lošinj)</item>
    </izvorni_sadrzaj>
    <derivirana_varijabla naziv="DomainObject.Predmet.OkrivljenikAdresaMjestoRodjenjaList_1">
      <item>Franko Dodig, Braće Vidulić 45, 51550 Mali Lošinj, OIB: 99076188547, rođen-a 17.04.1998., mjesto rođenja Mali Lošinj (Mali Lošinj)</item>
      <item>Mark Kuljanić, Svete Marije 3, 51550 Mali Lošinj, OIB: 32079967191, rođen-a 02.06.2001., mjesto rođenja Rijeka (Rijeka)</item>
      <item>Ivan Jelić, Giuseppe Garibaldi 5, 51550 Mali Lošinj, OIB: 41754692587, rođen-a 09.02.1997., mjesto rođenja Mali Lošinj (Mali Lošinj)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vlado.plese@osml.pravosudje.hr</izvorni_sadrzaj>
    <derivirana_varijabla naziv="DomainObject.Sudac.Email_1">vlado.plese@osml.pravosudje.hr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23F1F7-B8A0-48F6-8988-C16D8493C54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349</properties:Words>
  <properties:Characters>1967</properties:Characters>
  <properties:Lines>48</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Branka Pahljina</cp:lastModifiedBy>
  <cp:lastPrinted>2026-05-25T10:04:00Z</cp:lastPrinted>
  <dcterms:modified xmlns:xsi="http://www.w3.org/2001/XMLSchema-instance" xsi:type="dcterms:W3CDTF">2026-05-25T10:04:00Z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Ivan Jelić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